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561d73" w14:textId="a561d73">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D485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05A6F" w:rsidR="00C05A6F">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0D485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5A6F" w:rsidR="00C05A6F">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D485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05A6F" w:rsidR="00C05A6F">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5A6F" w:rsidR="00C05A6F">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05A6F" w:rsidR="00C05A6F">
            <w:rPr>
              <w:rStyle w:val="eSPISCCParagraphDefaultFont"/>
              <w:rFonts w:eastAsiaTheme="minorHAnsi"/>
            </w:rPr>
            <w:t>Pp-2715/2025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05A6F" w:rsidR="00C05A6F">
            <w:rPr>
              <w:rStyle w:val="eSPISCCParagraphDefaultFont"/>
              <w:rFonts w:eastAsiaTheme="minorHAnsi"/>
            </w:rPr>
            <w:t>Dominik Novak</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05A6F" w:rsidR="00C05A6F">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D485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C05A6F" w:rsidR="00C05A6F">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05A6F" w:rsidR="00C05A6F">
            <w:rPr>
              <w:rStyle w:val="eSPISCCParagraphDefaultFont"/>
              <w:rFonts w:eastAsiaTheme="minorHAnsi"/>
            </w:rPr>
            <w:t>Dominik Novak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05A6F" w:rsidR="00C05A6F">
            <w:rPr>
              <w:rStyle w:val="eSPISCCParagraphDefaultFont"/>
              <w:rFonts w:eastAsiaTheme="minorHAnsi"/>
            </w:rPr>
            <w:t>11.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05A6F" w:rsidR="00C05A6F">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5A6F" w:rsidR="00C05A6F">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5A6F" w:rsidR="00C05A6F">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05A6F" w:rsidR="00C05A6F">
            <w:rPr>
              <w:rStyle w:val="eSPISCCParagraphDefaultFont"/>
              <w:rFonts w:eastAsiaTheme="minorHAnsi"/>
            </w:rPr>
            <w:t>4/III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05A6F" w:rsidR="00C05A6F">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C05A6F" w:rsidR="00C05A6F">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05A6F" w:rsidR="00C05A6F">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05A6F" w:rsidR="00C05A6F">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05A6F" w:rsidR="00C05A6F">
            <w:rPr>
              <w:rStyle w:val="eSPISCCParagraphDefaultFont"/>
              <w:rFonts w:eastAsiaTheme="minorHAnsi"/>
            </w:rPr>
            <w:t>17.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0D485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05A6F" w:rsidR="00C05A6F">
            <w:rPr>
              <w:rStyle w:val="eSPISCCParagraphDefaultFont"/>
              <w:rFonts w:eastAsiaTheme="minorHAnsi"/>
            </w:rPr>
            <w:t>Višnja Šepelj</w:t>
          </w:r>
          <w:r w:rsidR="00C05A6F">
            <w:rPr>
              <w:rStyle w:val="eSPISCCParagraphDefaultFont"/>
              <w:rFonts w:eastAsiaTheme="minorHAnsi"/>
            </w:rPr>
            <w:t>,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4858" w:rsidP="00537B78" w:rsidRDefault="000D4858">
      <w:r>
        <w:separator/>
      </w:r>
    </w:p>
  </w:endnote>
  <w:endnote w:type="continuationSeparator" w:id="0">
    <w:p w:rsidR="000D4858" w:rsidP="00537B78" w:rsidRDefault="000D485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4858" w:rsidP="00537B78" w:rsidRDefault="000D4858">
      <w:r>
        <w:separator/>
      </w:r>
    </w:p>
  </w:footnote>
  <w:footnote w:type="continuationSeparator" w:id="0">
    <w:p w:rsidR="000D4858" w:rsidP="00537B78" w:rsidRDefault="000D485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05A6F" w:rsidR="00C05A6F">
          <w:rPr>
            <w:rStyle w:val="eSPISCCParagraphDefaultFont"/>
          </w:rPr>
          <w:t>18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05A6F" w:rsidR="00C05A6F">
          <w:rPr>
            <w:rStyle w:val="eSPISCCParagraphDefaultFont"/>
          </w:rPr>
          <w:t>Pp-2715/2025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858"/>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5A6F"/>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0213C29"/>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8466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000CA"/>
    <w:rsid w:val="005132FB"/>
    <w:rsid w:val="00525F84"/>
    <w:rsid w:val="00586FF4"/>
    <w:rsid w:val="005D4680"/>
    <w:rsid w:val="006249A5"/>
    <w:rsid w:val="006661B4"/>
    <w:rsid w:val="00684669"/>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Internacionalnih Brigada 39</izvorni_sadrzaj>
    <derivirana_varijabla naziv="DomainObject.UcesnikSudskeRadnje.Adresa.UlicaIKBR_1">Internacionalnih Brigada 39</derivirana_varijabla>
  </DomainObject.UcesnikSudskeRadnje.Adresa.UlicaIKBR>
  <DomainObject.UcesnikSudskeRadnje.Naziv>
    <izvorni_sadrzaj>Dominik Novak</izvorni_sadrzaj>
    <derivirana_varijabla naziv="DomainObject.UcesnikSudskeRadnje.Naziv_1">Dominik Novak</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2715</izvorni_sadrzaj>
    <derivirana_varijabla naziv="DomainObject.Predmet.Broj_1">2715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srpnja 2025.</izvorni_sadrzaj>
    <derivirana_varijabla naziv="DomainObject.Predmet.DatumIzradeOptuznogAkta_1">15. srpnja 2025.</derivirana_varijabla>
  </DomainObject.Predmet.DatumIzradeOptuznogAkta>
  <DomainObject.Predmet.DatumIzradeOptuznogAktaFormated>
    <izvorni_sadrzaj>15.7.2025.</izvorni_sadrzaj>
    <derivirana_varijabla naziv="DomainObject.Predmet.DatumIzradeOptuznogAktaFormated_1">15.7.2025.</derivirana_varijabla>
  </DomainObject.Predmet.DatumIzradeOptuznogAktaFormated>
  <DomainObject.Predmet.DatumOsnivanja>
    <izvorni_sadrzaj>17. srpnja 2025.</izvorni_sadrzaj>
    <derivirana_varijabla naziv="DomainObject.Predmet.DatumOsnivanja_1">17.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srpnja 2025.</izvorni_sadrzaj>
    <derivirana_varijabla naziv="DomainObject.Predmet.DatumPrimitkaOptuznogAkta_1">16.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svibnja 1998.</izvorni_sadrzaj>
    <derivirana_varijabla naziv="DomainObject.Predmet.OkrivljenikFizickaOsoba.DatumRodjenja_1">5. svibnja 1998.</derivirana_varijabla>
  </DomainObject.Predmet.OkrivljenikFizickaOsoba.DatumRodjenja>
  <DomainObject.Predmet.OkrivljenikFizickaOsoba.DatumRodjenjaFormated>
    <izvorni_sadrzaj>5.5.1998.</izvorni_sadrzaj>
    <derivirana_varijabla naziv="DomainObject.Predmet.OkrivljenikFizickaOsoba.DatumRodjenjaFormated_1">5.5.1998.</derivirana_varijabla>
  </DomainObject.Predmet.OkrivljenikFizickaOsoba.DatumRodjenjaFormated>
  <DomainObject.Predmet.OkrivljenikFizickaOsoba.Ime>
    <izvorni_sadrzaj>Dominik</izvorni_sadrzaj>
    <derivirana_varijabla naziv="DomainObject.Predmet.OkrivljenikFizickaOsoba.Ime_1">Dominik</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Dominik Novak</izvorni_sadrzaj>
    <derivirana_varijabla naziv="DomainObject.Predmet.OkrivljenikFizickaOsoba.Naziv_1">Dominik Novak</derivirana_varijabla>
  </DomainObject.Predmet.OkrivljenikFizickaOsoba.Naziv>
  <DomainObject.Predmet.OkrivljenikFizickaOsoba.Prezime>
    <izvorni_sadrzaj>Novak</izvorni_sadrzaj>
    <derivirana_varijabla naziv="DomainObject.Predmet.OkrivljenikFizickaOsoba.Prezime_1">Novak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77491643619</izvorni_sadrzaj>
    <derivirana_varijabla naziv="DomainObject.Predmet.OkrivljenikFizickaOsoba.Oib_1">77491643619</derivirana_varijabla>
  </DomainObject.Predmet.OkrivljenikFizickaOsoba.Oib>
  <DomainObject.Predmet.Opis>
    <izvorni_sadrzaj>24.10.2025. roč. u ref. - neuručen poziv svj. Novak
05.12.2025-uručeni pozivi, roč. u ref.
09.12.25.-mail svjedoka preosljeđen referadi</izvorni_sadrzaj>
    <derivirana_varijabla naziv="DomainObject.Predmet.Opis_1">24.10.2025. roč. u ref. - neuručen poziv svj. Novak
05.12.2025-uručeni pozivi, roč. u ref.
09.12.25.-mail svjedoka preosljeđen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Pp-2715/2025</izvorni_sadrzaj>
    <derivirana_varijabla naziv="DomainObject.Predmet.OznakaBroj_1">Pp-2715/2025</derivirana_varijabla>
  </DomainObject.Predmet.OznakaBroj>
  <DomainObject.Predmet.OznakaBrojOptuznogAkta>
    <izvorni_sadrzaj>511-09-23-25-1</izvorni_sadrzaj>
    <derivirana_varijabla naziv="DomainObject.Predmet.OznakaBrojOptuznogAkta_1">511-09-23-25-1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Dominik Novak zastupanog po punomoćniku Dalibor Čajkovski</izvorni_sadrzaj>
    <derivirana_varijabla naziv="DomainObject.Predmet.ProtustrankaFormated_1">  Dominik Novak zastupanog po punomoćniku Dalibor Čajkovski</derivirana_varijabla>
  </DomainObject.Predmet.ProtustrankaFormated>
  <DomainObject.Predmet.ProtustrankaFormatedOIB>
    <izvorni_sadrzaj>  Dominik Novak, OIB 77491643619 zastupanog po punomoćniku Dalibor Čajkovski</izvorni_sadrzaj>
    <derivirana_varijabla naziv="DomainObject.Predmet.ProtustrankaFormatedOIB_1">  Dominik Novak, OIB 77491643619 zastupanog po punomoćniku Dalibor Čajkovski</derivirana_varijabla>
  </DomainObject.Predmet.ProtustrankaFormatedOIB>
  <DomainObject.Predmet.ProtustrankaFormatedWithAdress>
    <izvorni_sadrzaj> Dominik Novak, Internacionalnih Brigada 39, 51000 Rijeka zastupanog po punomoćniku Dalibor Čajkovski</izvorni_sadrzaj>
    <derivirana_varijabla naziv="DomainObject.Predmet.ProtustrankaFormatedWithAdress_1"> Dominik Novak, Internacionalnih Brigada 39, 51000 Rijeka zastupanog po punomoćniku Dalibor Čajkovski</derivirana_varijabla>
  </DomainObject.Predmet.ProtustrankaFormatedWithAdress>
  <DomainObject.Predmet.ProtustrankaFormatedWithAdressOIB>
    <izvorni_sadrzaj> Dominik Novak, OIB 77491643619, Internacionalnih Brigada 39, 51000 Rijeka zastupanog po punomoćniku Dalibor Čajkovski</izvorni_sadrzaj>
    <derivirana_varijabla naziv="DomainObject.Predmet.ProtustrankaFormatedWithAdressOIB_1"> Dominik Novak, OIB 77491643619, Internacionalnih Brigada 39, 51000 Rijeka zastupanog po punomoćniku Dalibor Čajkovski</derivirana_varijabla>
  </DomainObject.Predmet.ProtustrankaFormatedWithAdressOIB>
  <DomainObject.Predmet.ProtustrankaWithAdress>
    <izvorni_sadrzaj>Dominik Novak Internacionalnih Brigada 39, 51000 Rijeka</izvorni_sadrzaj>
    <derivirana_varijabla naziv="DomainObject.Predmet.ProtustrankaWithAdress_1">Dominik Novak Internacionalnih Brigada 39, 51000 Rijeka</derivirana_varijabla>
  </DomainObject.Predmet.ProtustrankaWithAdress>
  <DomainObject.Predmet.ProtustrankaWithAdressOIB>
    <izvorni_sadrzaj>Dominik Novak, OIB 77491643619, Internacionalnih Brigada 39, 51000 Rijeka</izvorni_sadrzaj>
    <derivirana_varijabla naziv="DomainObject.Predmet.ProtustrankaWithAdressOIB_1">Dominik Novak, OIB 77491643619, Internacionalnih Brigada 39, 51000 Rijeka</derivirana_varijabla>
  </DomainObject.Predmet.ProtustrankaWithAdressOIB>
  <DomainObject.Predmet.ProtustrankaNazivFormated>
    <izvorni_sadrzaj>Dominik Novak</izvorni_sadrzaj>
    <derivirana_varijabla naziv="DomainObject.Predmet.ProtustrankaNazivFormated_1">Dominik Novak</derivirana_varijabla>
    <derivirana_varijabla naziv="Padez">Dominik Novak</derivirana_varijabla>
  </DomainObject.Predmet.ProtustrankaNazivFormated>
  <DomainObject.Predmet.ProtustrankaNazivFormatedOIB>
    <izvorni_sadrzaj>Dominik Novak, OIB 77491643619</izvorni_sadrzaj>
    <derivirana_varijabla naziv="DomainObject.Predmet.ProtustrankaNazivFormatedOIB_1">Dominik Novak, OIB 77491643619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v.r.</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erivirana_varijabla naziv="Padez">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Dominik Novak zastupanog po punomoćniku Dalibor Čajkovski</item>
    </izvorni_sadrzaj>
    <derivirana_varijabla naziv="DomainObject.Predmet.ProtuStrankaListFormated_1">
      <item>Dominik Novak zastupanog po punomoćniku Dalibor Čajkovski</item>
    </derivirana_varijabla>
  </DomainObject.Predmet.ProtuStrankaListFormated>
  <DomainObject.Predmet.ProtuStrankaListFormatedOIB>
    <izvorni_sadrzaj>
      <item>Dominik Novak, OIB 77491643619 zastupanog po punomoćniku Dalibor Čajkovski</item>
    </izvorni_sadrzaj>
    <derivirana_varijabla naziv="DomainObject.Predmet.ProtuStrankaListFormatedOIB_1">
      <item>Dominik Novak, OIB 77491643619 zastupanog po punomoćniku Dalibor Čajkovski</item>
    </derivirana_varijabla>
  </DomainObject.Predmet.ProtuStrankaListFormatedOIB>
  <DomainObject.Predmet.ProtuStrankaListFormatedWithAdress>
    <izvorni_sadrzaj>
      <item>Dominik Novak, Internacionalnih Brigada 39, 51000 Rijeka zastupanog po punomoćniku Dalibor Čajkovski</item>
    </izvorni_sadrzaj>
    <derivirana_varijabla naziv="DomainObject.Predmet.ProtuStrankaListFormatedWithAdress_1">
      <item>Dominik Novak, Internacionalnih Brigada 39, 51000 Rijeka zastupanog po punomoćniku Dalibor Čajkovski</item>
    </derivirana_varijabla>
  </DomainObject.Predmet.ProtuStrankaListFormatedWithAdress>
  <DomainObject.Predmet.ProtuStrankaListFormatedWithAdressOIB>
    <izvorni_sadrzaj>
      <item>Dominik Novak, OIB 77491643619, Internacionalnih Brigada 39, 51000 Rijeka zastupanog po punomoćniku Dalibor Čajkovski</item>
    </izvorni_sadrzaj>
    <derivirana_varijabla naziv="DomainObject.Predmet.ProtuStrankaListFormatedWithAdressOIB_1">
      <item>Dominik Novak, OIB 77491643619, Internacionalnih Brigada 39, 51000 Rijeka zastupanog po punomoćniku Dalibor Čajkovski</item>
    </derivirana_varijabla>
  </DomainObject.Predmet.ProtuStrankaListFormatedWithAdressOIB>
  <DomainObject.Predmet.ProtuStrankaListNazivFormated>
    <izvorni_sadrzaj>
      <item>Dominik Novak</item>
    </izvorni_sadrzaj>
    <derivirana_varijabla naziv="DomainObject.Predmet.ProtuStrankaListNazivFormated_1">
      <item>Dominik Novak</item>
    </derivirana_varijabla>
  </DomainObject.Predmet.ProtuStrankaListNazivFormated>
  <DomainObject.Predmet.ProtuStrankaListNazivFormatedOIB>
    <izvorni_sadrzaj>
      <item>Dominik Novak, OIB 77491643619</item>
    </izvorni_sadrzaj>
    <derivirana_varijabla naziv="DomainObject.Predmet.ProtuStrankaListNazivFormatedOIB_1">
      <item>Dominik Novak, OIB 77491643619</item>
    </derivirana_varijabla>
  </DomainObject.Predmet.ProtuStrankaListNazivFormatedOIB>
  <DomainObject.Predmet.OstaliListFormated>
    <izvorni_sadrzaj>
      <item>Sanja Novak</item>
      <item>I policijska postaja Rijeka za policijskog službenika Denny Filipovića</item>
      <item>Dalibor Čajkovski punomoćnik sudionika u postupku Dominik Novak</item>
      <item>I policijska postaja Rijeka - za pol.službenicu Laru Kantor</item>
    </izvorni_sadrzaj>
    <derivirana_varijabla naziv="DomainObject.Predmet.OstaliListFormated_1">
      <item>Sanja Novak</item>
      <item>I policijska postaja Rijeka za policijskog službenika Denny Filipovića</item>
      <item>Dalibor Čajkovski punomoćnik sudionika u postupku Dominik Novak</item>
      <item>I policijska postaja Rijeka - za pol.službenicu Laru Kantor</item>
    </derivirana_varijabla>
    <derivirana_varijabla naziv="DrugaOsoba">
      <item>Sanja Novak</item>
      <item>I policijska postaja Rijeka za policijskog službenika Denny Filipovića</item>
      <item>Dalibor Čajkovski punomoćnik sudionika u postupku Dominik Novak</item>
      <item>I policijska postaja Rijeka - za pol.službenicu Laru Kantor</item>
    </derivirana_varijabla>
  </DomainObject.Predmet.OstaliListFormated>
  <DomainObject.Predmet.OstaliListFormatedOIB>
    <izvorni_sadrzaj>
      <item>Sanja Novak</item>
      <item>I policijska postaja Rijeka za policijskog službenika Denny Filipovića</item>
      <item>Dalibor Čajkovski, OIB 39276135068 punomoćnik sudionika u postupku Dominik Novak</item>
      <item>I policijska postaja Rijeka - za pol.službenicu Laru Kantor</item>
    </izvorni_sadrzaj>
    <derivirana_varijabla naziv="DomainObject.Predmet.OstaliListFormatedOIB_1">
      <item>Sanja Novak</item>
      <item>I policijska postaja Rijeka za policijskog službenika Denny Filipovića</item>
      <item>Dalibor Čajkovski, OIB 39276135068 punomoćnik sudionika u postupku Dominik Novak</item>
      <item>I policijska postaja Rijeka - za pol.službenicu Laru Kantor</item>
    </derivirana_varijabla>
  </DomainObject.Predmet.OstaliListFormatedOIB>
  <DomainObject.Predmet.OstaliListFormatedWithAdress>
    <izvorni_sadrzaj>
      <item>Sanja Novak, Internacionalnih brigada 39, 51000 Rijeka</item>
      <item>I policijska postaja Rijeka za policijskog službenika Denny Filipovića, Đ.Šporera 4, 51000 Rijeka</item>
      <item>Dalibor Čajkovski, Trpimirova 6/II, 51000 Rijeka punomoćnik sudionika u postupku Dominik Novak</item>
      <item>I policijska postaja Rijeka - za pol.službenicu Laru Kantor, Đ.Šporera 4, 51000 Rijeka</item>
    </izvorni_sadrzaj>
    <derivirana_varijabla naziv="DomainObject.Predmet.OstaliListFormatedWithAdress_1">
      <item>Sanja Novak, Internacionalnih brigada 39, 51000 Rijeka</item>
      <item>I policijska postaja Rijeka za policijskog službenika Denny Filipovića, Đ.Šporera 4, 51000 Rijeka</item>
      <item>Dalibor Čajkovski, Trpimirova 6/II, 51000 Rijeka punomoćnik sudionika u postupku Dominik Novak</item>
      <item>I policijska postaja Rijeka - za pol.službenicu Laru Kantor, Đ.Šporera 4, 51000 Rijeka</item>
    </derivirana_varijabla>
  </DomainObject.Predmet.OstaliListFormatedWithAdress>
  <DomainObject.Predmet.OstaliListFormatedWithAdressOIB>
    <izvorni_sadrzaj>
      <item>Sanja Novak, Internacionalnih brigada 39, 51000 Rijeka</item>
      <item>I policijska postaja Rijeka za policijskog službenika Denny Filipovića, Đ.Šporera 4, 51000 Rijeka</item>
      <item>Dalibor Čajkovski, OIB 39276135068, Trpimirova 6/II, 51000 Rijeka punomoćnik sudionika u postupku Dominik Novak</item>
      <item>I policijska postaja Rijeka - za pol.službenicu Laru Kantor, Đ.Šporera 4, 51000 Rijeka</item>
    </izvorni_sadrzaj>
    <derivirana_varijabla naziv="DomainObject.Predmet.OstaliListFormatedWithAdressOIB_1">
      <item>Sanja Novak, Internacionalnih brigada 39, 51000 Rijeka</item>
      <item>I policijska postaja Rijeka za policijskog službenika Denny Filipovića, Đ.Šporera 4, 51000 Rijeka</item>
      <item>Dalibor Čajkovski, OIB 39276135068, Trpimirova 6/II, 51000 Rijeka punomoćnik sudionika u postupku Dominik Novak</item>
      <item>I policijska postaja Rijeka - za pol.službenicu Laru Kantor, Đ.Šporera 4, 51000 Rijeka</item>
    </derivirana_varijabla>
  </DomainObject.Predmet.OstaliListFormatedWithAdressOIB>
  <DomainObject.Predmet.OstaliListNazivFormated>
    <izvorni_sadrzaj>
      <item>Sanja Novak</item>
      <item>I policijska postaja Rijeka za policijskog službenika Denny Filipovića</item>
      <item>Dalibor Čajkovski</item>
      <item>I policijska postaja Rijeka - za pol.službenicu Laru Kantor</item>
    </izvorni_sadrzaj>
    <derivirana_varijabla naziv="DomainObject.Predmet.OstaliListNazivFormated_1">
      <item>Sanja Novak</item>
      <item>I policijska postaja Rijeka za policijskog službenika Denny Filipovića</item>
      <item>Dalibor Čajkovski</item>
      <item>I policijska postaja Rijeka - za pol.službenicu Laru Kantor</item>
    </derivirana_varijabla>
  </DomainObject.Predmet.OstaliListNazivFormated>
  <DomainObject.Predmet.OstaliListNazivFormatedOIB>
    <izvorni_sadrzaj>
      <item>Sanja Novak</item>
      <item>I policijska postaja Rijeka za policijskog službenika Denny Filipovića</item>
      <item>Dalibor Čajkovski, OIB 39276135068</item>
      <item>I policijska postaja Rijeka - za pol.službenicu Laru Kantor</item>
    </izvorni_sadrzaj>
    <derivirana_varijabla naziv="DomainObject.Predmet.OstaliListNazivFormatedOIB_1">
      <item>Sanja Novak</item>
      <item>I policijska postaja Rijeka za policijskog službenika Denny Filipovića</item>
      <item>Dalibor Čajkovski, OIB 39276135068</item>
      <item>I policijska postaja Rijeka - za pol.službenicu Laru Kantor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17. travnja 2026.</izvorni_sadrzaj>
    <derivirana_varijabla naziv="DomainObject.Datum_1">17. travnja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Dominik Novak</izvorni_sadrzaj>
    <derivirana_varijabla naziv="DomainObject.Predmet.ProtustrankaIDrugi_1">Dominik Novak</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Dominik Novak, OIB 77491643619, Internacionalnih Brigada 39, 51000 Rijeka</izvorni_sadrzaj>
    <derivirana_varijabla naziv="DomainObject.Predmet.ProtustrankaIDrugiAdressOIB_1">Dominik Novak, OIB 77491643619, Internacionalnih Brigada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Dominik Novak</item>
      <item>I. policijska postaja Rijeka</item>
      <item>Sanja Novak</item>
      <item>I policijska postaja Rijeka za policijskog službenika Denny Filipovića</item>
      <item>Dalibor Čajkovski</item>
      <item>I policijska postaja Rijeka - za pol.službenicu Laru Kantor</item>
    </izvorni_sadrzaj>
    <derivirana_varijabla naziv="DomainObject.Predmet.SudioniciListNaziv_1">
      <item>Dominik Novak</item>
      <item>I. policijska postaja Rijeka</item>
      <item>Sanja Novak</item>
      <item>I policijska postaja Rijeka za policijskog službenika Denny Filipovića</item>
      <item>Dalibor Čajkovski</item>
      <item>I policijska postaja Rijeka - za pol.službenicu Laru Kantor</item>
    </derivirana_varijabla>
    <derivirana_varijabla naziv="OstaliSudionici">
      <item>Dominik Novak</item>
      <item>I. policijska postaja Rijeka</item>
      <item>Sanja Novak</item>
      <item>I policijska postaja Rijeka za policijskog službenika Denny Filipovića</item>
      <item>Dalibor Čajkovski</item>
      <item>I policijska postaja Rijeka - za pol.službenicu Laru Kantor</item>
    </derivirana_varijabla>
  </DomainObject.Predmet.SudioniciListNaziv>
  <DomainObject.Predmet.SudioniciListAdressOIB>
    <izvorni_sadrzaj>
      <item>Dominik Novak, OIB 77491643619, Internacionalnih Brigada 39,51000 Rijeka</item>
      <item>I. policijska postaja Rijeka, Đure Šporera 4,51000 Rijeka</item>
      <item>Sanja Novak, Internacionalnih brigada 39,51000 Rijeka</item>
      <item>I policijska postaja Rijeka za policijskog službenika Denny Filipovića, Đ.Šporera 4,51000 Rijeka</item>
      <item>Dalibor Čajkovski, OIB 39276135068, Trpimirova 6/II,51000 Rijeka</item>
      <item>I policijska postaja Rijeka - za pol.službenicu Laru Kantor, Đ.Šporera 4,51000 Rijeka</item>
    </izvorni_sadrzaj>
    <derivirana_varijabla naziv="DomainObject.Predmet.SudioniciListAdressOIB_1">
      <item>Dominik Novak, OIB 77491643619, Internacionalnih Brigada 39,51000 Rijeka</item>
      <item>I. policijska postaja Rijeka, Đure Šporera 4,51000 Rijeka</item>
      <item>Sanja Novak, Internacionalnih brigada 39,51000 Rijeka</item>
      <item>I policijska postaja Rijeka za policijskog službenika Denny Filipovića, Đ.Šporera 4,51000 Rijeka</item>
      <item>Dalibor Čajkovski, OIB 39276135068, Trpimirova 6/II,51000 Rijeka</item>
      <item>I policijska postaja Rijeka - za pol.službenicu Laru Kantor, Đ.Šporera 4,51000 Rijeka</item>
    </derivirana_varijabla>
  </DomainObject.Predmet.SudioniciListAdressOIB>
  <DomainObject.UcesnikSudskeRadnje.NazivFormated>
    <izvorni_sadrzaj>Dominik Novak, OIB 77491643619, Internacionalnih Brigada 39,51000 Rijeka</izvorni_sadrzaj>
    <derivirana_varijabla naziv="DomainObject.UcesnikSudskeRadnje.NazivFormated_1">Dominik Novak, OIB 77491643619, Internacionalnih Brigada 39,51000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77491643619</item>
      <item>, OIB null</item>
      <item>, OIB null</item>
      <item>, OIB null</item>
      <item>, OIB 39276135068</item>
      <item>, OIB null</item>
    </izvorni_sadrzaj>
    <derivirana_varijabla naziv="DomainObject.Predmet.SudioniciListNazivOIB_1">
      <item>, OIB 77491643619</item>
      <item>, OIB null</item>
      <item>, OIB null</item>
      <item>, OIB null</item>
      <item>, OIB 39276135068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Rijeka, Đure Šporera 4, 51000 Rijeka
2. Okrivljenik Dominik Novak, OIB 77491643619, Internacionalnih Brigada 39, 51000 Rijeka
3. Branitelj - izabrani Dalibor Čajkovski, OIB 39276135068, Trpimirova 6/II, 51000 Rijeka
4. Svjedok I policijska postaja Rijeka za policijskog službenika Denny Filipovića, Đ.Šporera 4, 51000 Rijeka
5. Svjedok I policijska postaja Rijeka - za pol.službenicu Laru Kantor, Đ.Šporera 4, 51000 Rijeka</izvorni_sadrzaj>
    <derivirana_varijabla naziv="DomainObject.UcesnikSudskeRadnje.SudskaRadnja.UcesniciObavijest_1">1. Tužitelj I. policijska postaja Rijeka, Đure Šporera 4, 51000 Rijeka
2. Okrivljenik Dominik Novak, OIB 77491643619, Internacionalnih Brigada 39, 51000 Rijeka
3. Branitelj - izabrani Dalibor Čajkovski, OIB 39276135068, Trpimirova 6/II, 51000 Rijeka
4. Svjedok I policijska postaja Rijeka za policijskog službenika Denny Filipovića, Đ.Šporera 4, 51000 Rijeka
5. Svjedok I policijska postaja Rijeka - za pol.službenicu Laru Kantor, Đ.Šporera 4,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srpnja 2025.</izvorni_sadrzaj>
    <derivirana_varijabla naziv="DomainObject.Predmet.DatumPocetkaProcesa_1">17.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Dominik Novak, Internacionalnih Brigada 39, 51000 Rijeka, OIB: 77491643619, rođen-a 05.05.1998., mjesto rođenja Rijeka (Rijeka)</item>
    </izvorni_sadrzaj>
    <derivirana_varijabla naziv="DomainObject.Predmet.OkrivljenikAdresaMjestoRodjenjaList_1">
      <item>Dominik Novak, Internacionalnih Brigada 39, 51000 Rijeka, OIB: 77491643619, rođen-a 05.05.1998.,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0BCE0-3024-4E56-B6D0-85DD390144B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339</properties:Words>
  <properties:Characters>1957</properties:Characters>
  <properties:Lines>55</properties:Lines>
  <properties:Paragraphs>28</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2026-04-17T10:10:00Z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Dominik Novak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